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6B2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166B2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6B2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6B2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Canterbury into the </w:t>
      </w:r>
    </w:p>
    <w:p w:rsidR="008166B2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Whetynden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166B2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21-175)</w:t>
      </w:r>
    </w:p>
    <w:p w:rsidR="008166B2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6B2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6B2" w:rsidRPr="00CD4415" w:rsidRDefault="008166B2" w:rsidP="008166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</w:p>
    <w:p w:rsidR="00DD5B8A" w:rsidRPr="008166B2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8166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6B2" w:rsidRDefault="008166B2" w:rsidP="00564E3C">
      <w:pPr>
        <w:spacing w:after="0" w:line="240" w:lineRule="auto"/>
      </w:pPr>
      <w:r>
        <w:separator/>
      </w:r>
    </w:p>
  </w:endnote>
  <w:endnote w:type="continuationSeparator" w:id="0">
    <w:p w:rsidR="008166B2" w:rsidRDefault="008166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66B2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6B2" w:rsidRDefault="008166B2" w:rsidP="00564E3C">
      <w:pPr>
        <w:spacing w:after="0" w:line="240" w:lineRule="auto"/>
      </w:pPr>
      <w:r>
        <w:separator/>
      </w:r>
    </w:p>
  </w:footnote>
  <w:footnote w:type="continuationSeparator" w:id="0">
    <w:p w:rsidR="008166B2" w:rsidRDefault="008166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6B2"/>
    <w:rsid w:val="00372DC6"/>
    <w:rsid w:val="00564E3C"/>
    <w:rsid w:val="0064591D"/>
    <w:rsid w:val="008166B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45E62"/>
  <w15:chartTrackingRefBased/>
  <w15:docId w15:val="{E09307B3-023D-44CF-9835-1C6BB1C45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2016-01-01T21:56:00Z</dcterms:created>
  <dcterms:modified xsi:type="dcterms:W3CDTF">2016-01-01T21:57:00Z</dcterms:modified>
</cp:coreProperties>
</file>